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03.05.2017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429E2" w:rsidRPr="008978B2" w:rsidRDefault="001429E2" w:rsidP="004D60F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1429E2" w:rsidRDefault="001429E2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429E2" w:rsidRPr="003F733F" w:rsidRDefault="001429E2" w:rsidP="003F733F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Sınıfın uygun bir köşesi taşıtlar ve ilkyardım merkezi olarak düzenlenir. Çeşitli taşıtlar (oyuncaklar veya resimleri) ilkyardım çantası trafik işaretleri ve lambası yerleştirilir. </w:t>
      </w:r>
      <w:r w:rsidRPr="008978B2">
        <w:rPr>
          <w:rFonts w:ascii="Comic Sans MS" w:hAnsi="Comic Sans MS"/>
          <w:sz w:val="20"/>
          <w:szCs w:val="20"/>
        </w:rPr>
        <w:t xml:space="preserve">Çocuklar güler yüzle karşılanır. </w:t>
      </w:r>
      <w:r>
        <w:rPr>
          <w:rFonts w:ascii="Comic Sans MS" w:hAnsi="Comic Sans MS"/>
          <w:sz w:val="20"/>
          <w:szCs w:val="20"/>
        </w:rPr>
        <w:t xml:space="preserve">Yeni merkeze dikkatleri çekilir. Taşıtlar merkezinde oyunlar kurmalarına fırsat verilir.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429E2" w:rsidRPr="003F733F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TRAFİK LAMBASI</w:t>
      </w:r>
      <w:r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bütünleştirilmiş Türkçe-sanat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429E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Pr="008978B2" w:rsidRDefault="001429E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1429E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429E2" w:rsidRPr="008978B2" w:rsidRDefault="001429E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429E2" w:rsidRDefault="001429E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1429E2" w:rsidRDefault="001429E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1429E2" w:rsidRPr="004D60F4" w:rsidRDefault="001429E2" w:rsidP="004D60F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D60F4">
        <w:rPr>
          <w:rFonts w:ascii="Comic Sans MS" w:hAnsi="Comic Sans MS"/>
          <w:b/>
          <w:sz w:val="20"/>
          <w:szCs w:val="20"/>
        </w:rPr>
        <w:t>ETKİNLİK PLANI</w:t>
      </w:r>
    </w:p>
    <w:p w:rsidR="001429E2" w:rsidRPr="004D60F4" w:rsidRDefault="001429E2" w:rsidP="004D60F4">
      <w:pPr>
        <w:pStyle w:val="NoSpacing"/>
        <w:jc w:val="center"/>
        <w:rPr>
          <w:rFonts w:ascii="Comic Sans MS" w:hAnsi="Comic Sans MS"/>
          <w:b/>
          <w:bCs/>
          <w:sz w:val="20"/>
          <w:szCs w:val="20"/>
        </w:rPr>
      </w:pPr>
      <w:r w:rsidRPr="004D60F4">
        <w:rPr>
          <w:rFonts w:ascii="Comic Sans MS" w:hAnsi="Comic Sans MS"/>
          <w:b/>
          <w:sz w:val="20"/>
          <w:szCs w:val="20"/>
        </w:rPr>
        <w:t>TRAFİK LAMBASI</w:t>
      </w:r>
    </w:p>
    <w:p w:rsidR="001429E2" w:rsidRPr="004D60F4" w:rsidRDefault="001429E2" w:rsidP="004D60F4">
      <w:pPr>
        <w:pStyle w:val="NoSpacing"/>
        <w:rPr>
          <w:rFonts w:ascii="Comic Sans MS" w:hAnsi="Comic Sans MS"/>
          <w:bCs/>
          <w:sz w:val="20"/>
          <w:szCs w:val="20"/>
        </w:rPr>
      </w:pPr>
      <w:r w:rsidRPr="004D60F4">
        <w:rPr>
          <w:rFonts w:ascii="Comic Sans MS" w:hAnsi="Comic Sans MS"/>
          <w:bCs/>
          <w:sz w:val="20"/>
          <w:szCs w:val="20"/>
        </w:rPr>
        <w:t>Etkinlik Türü      : Türkçe-sanat  (bütünleştirilmiş-Bireysel  etkinlik)</w:t>
      </w:r>
    </w:p>
    <w:p w:rsidR="001429E2" w:rsidRPr="004D60F4" w:rsidRDefault="001429E2" w:rsidP="004D60F4">
      <w:pPr>
        <w:pStyle w:val="NoSpacing"/>
        <w:rPr>
          <w:rFonts w:ascii="Comic Sans MS" w:hAnsi="Comic Sans MS"/>
          <w:bCs/>
          <w:sz w:val="20"/>
          <w:szCs w:val="20"/>
        </w:rPr>
      </w:pPr>
      <w:r w:rsidRPr="004D60F4">
        <w:rPr>
          <w:rFonts w:ascii="Comic Sans MS" w:hAnsi="Comic Sans MS"/>
          <w:bCs/>
          <w:sz w:val="20"/>
          <w:szCs w:val="20"/>
        </w:rPr>
        <w:t>Yaş Grubu (Ay)   :  48-66</w:t>
      </w:r>
    </w:p>
    <w:p w:rsidR="001429E2" w:rsidRPr="00BB3A48" w:rsidRDefault="001429E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0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">
            <v:textbox>
              <w:txbxContent>
                <w:p w:rsidR="001429E2" w:rsidRDefault="001429E2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1429E2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Çocuklara, ‘Trafik ve İlkyardım haftası’ ile ilgili kısa bir açıklama yapılır. Resimlerle; taşıtların ve yayaların uym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ası gereken kurallar anlatılır.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Trafikte yayalar ve araçlar için kurallar olduğu, öncelikle trafik polisinin  verdiği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önergelere, trafik işaret ve ışıklarına uymamız gerektiği söylenir. Trafik kurallarına uymadığımızda kaza gibi olumsuz durumlarla  karşılaşabileceğimiz hatırlatılır. </w:t>
                  </w:r>
                </w:p>
                <w:p w:rsidR="001429E2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‘’Trafik Işıkları’’  şiiri okunur.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Bir geçide varınca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Dur kırmızı yanınca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Sarı hazır ol demek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Bir saniye sürmez pek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Ardından yeşil yanar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Sana açılır yollar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Yeşilde geç karşıya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Geç kalmazsın çarşıya. </w:t>
                  </w: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29E2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Bahçeye veya sınıf içinde trafik oyunu için yollar çizilir. Trafik polisi seçilen çocuğa polis şapkası ve düdük verilir. Diğer çocuklar sürücü ve yayaları oluşturur. Oyun  spontane oynanır.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Öğretmen sadece rehberlik eder.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Trafik polisinin yönergelerine  ve trafik ışıklarına dikkat edilir.  Not: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bir çocuk trafik ışığı rolünü alabilir.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29E2" w:rsidRPr="00E971F8" w:rsidRDefault="001429E2" w:rsidP="00E971F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Oyun sonrası masalara geçilir trafik ışıklarını boyama çalışması yapılır.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Trafik işaretleri incelenir.  Kolaj çalışması yapılır.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33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">
            <v:textbox>
              <w:txbxContent>
                <w:p w:rsidR="001429E2" w:rsidRDefault="001429E2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E97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Kazanım 1: Yer değiştirme hareketleri yapar.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Isınma ve soğuma hareketlerini bir rehber eşliğinde yapar. Yönergeler doğrultusunda yürür. Yönergeler doğrultusunda koşar. 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Kazanım 17: Başkalarıyla sorunlarını çözer.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 xml:space="preserve">Başkaları ile sorunlarını onlarla konuşarak çözer. </w:t>
                  </w:r>
                </w:p>
                <w:p w:rsidR="001429E2" w:rsidRPr="00E971F8" w:rsidRDefault="001429E2" w:rsidP="00E971F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71F8">
                    <w:rPr>
                      <w:rFonts w:ascii="Comic Sans MS" w:hAnsi="Comic Sans MS"/>
                      <w:sz w:val="20"/>
                      <w:szCs w:val="20"/>
                    </w:rPr>
                    <w:t>Arkadaşlarıyla sorunlarını çözemediği zamanlarda yetişkinlerden yardım ister. Gerekli zamanlarda uzlaşmacı davranır.</w:t>
                  </w:r>
                </w:p>
                <w:p w:rsidR="001429E2" w:rsidRPr="00E971F8" w:rsidRDefault="001429E2" w:rsidP="00E614B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1429E2" w:rsidRPr="00BB3A48" w:rsidRDefault="001429E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429E2" w:rsidRDefault="001429E2" w:rsidP="00890E89">
      <w:r>
        <w:rPr>
          <w:noProof/>
        </w:rPr>
        <w:pict>
          <v:shape id="Text Box 4" o:spid="_x0000_s1028" type="#_x0000_t202" style="position:absolute;margin-left:-6.35pt;margin-top:317.75pt;width:300pt;height:6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1429E2" w:rsidRPr="00C36564" w:rsidRDefault="001429E2" w:rsidP="004D60F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MATERYALLER:</w:t>
                  </w:r>
                  <w:r w:rsidRPr="00C3656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Her çeşit artık materyal,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C3656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yapıştırıcı,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C3656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makas,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kartonlar</w:t>
                  </w:r>
                </w:p>
                <w:p w:rsidR="001429E2" w:rsidRPr="00890E89" w:rsidRDefault="001429E2" w:rsidP="004D60F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Trafik ışıkları</w:t>
                  </w:r>
                </w:p>
                <w:p w:rsidR="001429E2" w:rsidRPr="00436F22" w:rsidRDefault="001429E2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: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1429E2" w:rsidRDefault="001429E2" w:rsidP="00890E89">
      <w:r>
        <w:rPr>
          <w:noProof/>
        </w:rPr>
        <w:pict>
          <v:shape id="Text Box 7" o:spid="_x0000_s1029" type="#_x0000_t202" style="position:absolute;margin-left:323.65pt;margin-top:-61.05pt;width:352.5pt;height:4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1429E2" w:rsidRPr="009322A4" w:rsidRDefault="001429E2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Trafik kuralları hakkında sohbet ediniz. Trafik lambalarını inceleyiniz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margin-left:-7.85pt;margin-top:-61.05pt;width:299.25pt;height:4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1429E2" w:rsidRPr="007706DB" w:rsidRDefault="001429E2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1429E2" w:rsidRPr="003F733F" w:rsidRDefault="001429E2" w:rsidP="003F733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3F733F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Trafik lambasında kaç tane ışık vardır?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Kırmızı ışık ne demek?        Sarı ışık ne  demek?        Yeşil ışık ne demektir?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Neden ışıklar var?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Trafik lambası yok ise neye dikkat etmeliyiz?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Neden trafik kuralları var?</w:t>
      </w:r>
    </w:p>
    <w:p w:rsidR="001429E2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neler yaptınız?</w:t>
      </w:r>
    </w:p>
    <w:p w:rsidR="001429E2" w:rsidRPr="00890E89" w:rsidRDefault="001429E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7.sayı/5.6.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1429E2" w:rsidRDefault="001429E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429E2" w:rsidRDefault="001429E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429E2" w:rsidRPr="004D60F4" w:rsidRDefault="001429E2" w:rsidP="009322A4">
      <w:pPr>
        <w:pStyle w:val="NoSpacing"/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952C6E">
        <w:rPr>
          <w:rFonts w:ascii="Comic Sans MS" w:hAnsi="Comic Sans MS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246.75pt">
            <v:imagedata r:id="rId7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4D60F4">
        <w:rPr>
          <w:rFonts w:ascii="Comic Sans MS" w:hAnsi="Comic Sans MS"/>
          <w:sz w:val="20"/>
          <w:szCs w:val="20"/>
        </w:rPr>
        <w:t>karton ve koli kutularında hazırlanan çalışma</w:t>
      </w:r>
    </w:p>
    <w:sectPr w:rsidR="001429E2" w:rsidRPr="004D60F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9E2" w:rsidRDefault="001429E2" w:rsidP="00806A98">
      <w:pPr>
        <w:spacing w:after="0" w:line="240" w:lineRule="auto"/>
      </w:pPr>
      <w:r>
        <w:separator/>
      </w:r>
    </w:p>
  </w:endnote>
  <w:endnote w:type="continuationSeparator" w:id="0">
    <w:p w:rsidR="001429E2" w:rsidRDefault="001429E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E2" w:rsidRDefault="001429E2">
    <w:pPr>
      <w:pStyle w:val="Footer"/>
    </w:pPr>
  </w:p>
  <w:p w:rsidR="001429E2" w:rsidRDefault="001429E2">
    <w:pPr>
      <w:pStyle w:val="Footer"/>
    </w:pPr>
  </w:p>
  <w:p w:rsidR="001429E2" w:rsidRDefault="001429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9E2" w:rsidRDefault="001429E2" w:rsidP="00806A98">
      <w:pPr>
        <w:spacing w:after="0" w:line="240" w:lineRule="auto"/>
      </w:pPr>
      <w:r>
        <w:separator/>
      </w:r>
    </w:p>
  </w:footnote>
  <w:footnote w:type="continuationSeparator" w:id="0">
    <w:p w:rsidR="001429E2" w:rsidRDefault="001429E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4E41"/>
    <w:rsid w:val="000306BF"/>
    <w:rsid w:val="000614C2"/>
    <w:rsid w:val="000867DE"/>
    <w:rsid w:val="000F3B1A"/>
    <w:rsid w:val="0011067E"/>
    <w:rsid w:val="00113F35"/>
    <w:rsid w:val="00126263"/>
    <w:rsid w:val="001429E2"/>
    <w:rsid w:val="00150544"/>
    <w:rsid w:val="0015787C"/>
    <w:rsid w:val="00165788"/>
    <w:rsid w:val="001768DA"/>
    <w:rsid w:val="0018560E"/>
    <w:rsid w:val="00195CDE"/>
    <w:rsid w:val="001A45E0"/>
    <w:rsid w:val="001B69F1"/>
    <w:rsid w:val="001C286E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2F38"/>
    <w:rsid w:val="003A2AC5"/>
    <w:rsid w:val="003B30BC"/>
    <w:rsid w:val="003C0F4A"/>
    <w:rsid w:val="003C2D3A"/>
    <w:rsid w:val="003E254C"/>
    <w:rsid w:val="003F733F"/>
    <w:rsid w:val="00411C7A"/>
    <w:rsid w:val="00430623"/>
    <w:rsid w:val="00436F22"/>
    <w:rsid w:val="00445C4B"/>
    <w:rsid w:val="00446ED2"/>
    <w:rsid w:val="00455396"/>
    <w:rsid w:val="004C5BC8"/>
    <w:rsid w:val="004D60F4"/>
    <w:rsid w:val="004D71CA"/>
    <w:rsid w:val="004E21F3"/>
    <w:rsid w:val="004F21E0"/>
    <w:rsid w:val="004F353B"/>
    <w:rsid w:val="00504F68"/>
    <w:rsid w:val="00521BB8"/>
    <w:rsid w:val="00527203"/>
    <w:rsid w:val="005364CF"/>
    <w:rsid w:val="00545A20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6E1208"/>
    <w:rsid w:val="006F6AAC"/>
    <w:rsid w:val="00764F63"/>
    <w:rsid w:val="007706DB"/>
    <w:rsid w:val="00801C8B"/>
    <w:rsid w:val="008056DE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2C6E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43703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C6C15"/>
    <w:rsid w:val="00ED34F9"/>
    <w:rsid w:val="00ED6BD1"/>
    <w:rsid w:val="00ED7DEF"/>
    <w:rsid w:val="00EE3550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E4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9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226</Words>
  <Characters>1290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2015-07-17T22:01:00Z</dcterms:created>
  <dcterms:modified xsi:type="dcterms:W3CDTF">2016-08-27T20:09:00Z</dcterms:modified>
</cp:coreProperties>
</file>